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1DA" w:rsidRPr="006B29A8" w:rsidRDefault="00CC21DA" w:rsidP="007F19F0">
      <w:pPr>
        <w:jc w:val="center"/>
        <w:rPr>
          <w:sz w:val="28"/>
          <w:szCs w:val="28"/>
        </w:rPr>
      </w:pPr>
      <w:r w:rsidRPr="006B29A8">
        <w:rPr>
          <w:sz w:val="28"/>
          <w:szCs w:val="28"/>
        </w:rPr>
        <w:t>ОБЪЯВЛЕНИЕ</w:t>
      </w:r>
    </w:p>
    <w:p w:rsidR="00CC21DA" w:rsidRPr="006B29A8" w:rsidRDefault="00CC21DA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CC21DA" w:rsidRDefault="00CC21DA" w:rsidP="007F19F0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 w:rsidRPr="006B29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Щербиновский район</w:t>
      </w:r>
    </w:p>
    <w:p w:rsidR="00CC21DA" w:rsidRDefault="00CC21DA" w:rsidP="007F19F0">
      <w:pPr>
        <w:jc w:val="center"/>
        <w:rPr>
          <w:sz w:val="28"/>
          <w:szCs w:val="28"/>
        </w:rPr>
      </w:pPr>
    </w:p>
    <w:p w:rsidR="00CC21DA" w:rsidRDefault="00CC21DA" w:rsidP="007F19F0">
      <w:pPr>
        <w:jc w:val="center"/>
        <w:rPr>
          <w:sz w:val="28"/>
          <w:szCs w:val="28"/>
        </w:rPr>
      </w:pPr>
    </w:p>
    <w:p w:rsidR="00CC21DA" w:rsidRPr="00FB754D" w:rsidRDefault="00CC21DA" w:rsidP="00F37D6A">
      <w:pPr>
        <w:ind w:firstLine="720"/>
        <w:jc w:val="both"/>
        <w:rPr>
          <w:sz w:val="28"/>
          <w:szCs w:val="28"/>
        </w:rPr>
      </w:pPr>
      <w:r w:rsidRPr="00F37D6A">
        <w:rPr>
          <w:sz w:val="28"/>
          <w:szCs w:val="28"/>
        </w:rPr>
        <w:t>Организационный комитет по подготовке и проведению публичных сл</w:t>
      </w:r>
      <w:r w:rsidRPr="00F37D6A">
        <w:rPr>
          <w:sz w:val="28"/>
          <w:szCs w:val="28"/>
        </w:rPr>
        <w:t>у</w:t>
      </w:r>
      <w:r w:rsidRPr="00F37D6A">
        <w:rPr>
          <w:sz w:val="28"/>
          <w:szCs w:val="28"/>
        </w:rPr>
        <w:t>шаний в муниципальном образовании Щербиновский район извещает о пров</w:t>
      </w:r>
      <w:r w:rsidRPr="00F37D6A">
        <w:rPr>
          <w:sz w:val="28"/>
          <w:szCs w:val="28"/>
        </w:rPr>
        <w:t>е</w:t>
      </w:r>
      <w:r w:rsidRPr="00F37D6A">
        <w:rPr>
          <w:sz w:val="28"/>
          <w:szCs w:val="28"/>
        </w:rPr>
        <w:t>дении публичных слушаний по проекту планировки и проекту межевания в с</w:t>
      </w:r>
      <w:r w:rsidRPr="00F37D6A">
        <w:rPr>
          <w:sz w:val="28"/>
          <w:szCs w:val="28"/>
        </w:rPr>
        <w:t>о</w:t>
      </w:r>
      <w:r w:rsidRPr="00F37D6A">
        <w:rPr>
          <w:sz w:val="28"/>
          <w:szCs w:val="28"/>
        </w:rPr>
        <w:t>ставе проекта планировки территории для линейного объекта</w:t>
      </w:r>
      <w:r>
        <w:t xml:space="preserve"> </w:t>
      </w:r>
      <w:r>
        <w:rPr>
          <w:sz w:val="28"/>
          <w:szCs w:val="28"/>
        </w:rPr>
        <w:t>«Распределител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газопровод низкого давления по улице Энгельса от улицы Карла Либкне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та до улицы Лермонтова в станице Старощербиновской Щербиновского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она». </w:t>
      </w:r>
    </w:p>
    <w:p w:rsidR="00CC21DA" w:rsidRPr="00A507DB" w:rsidRDefault="00CC21DA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Инициатор проведения публичных слушаний – глава муниципального образования Щербиновский район.</w:t>
      </w:r>
    </w:p>
    <w:p w:rsidR="00CC21DA" w:rsidRPr="00A507DB" w:rsidRDefault="00CC21DA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 xml:space="preserve">Дата и время проведения – </w:t>
      </w:r>
      <w:r>
        <w:rPr>
          <w:sz w:val="28"/>
          <w:szCs w:val="28"/>
        </w:rPr>
        <w:t>16</w:t>
      </w:r>
      <w:r w:rsidRPr="00A507D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A507DB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A507DB">
        <w:rPr>
          <w:sz w:val="28"/>
          <w:szCs w:val="28"/>
        </w:rPr>
        <w:t xml:space="preserve"> года в 10.00 часов.</w:t>
      </w:r>
    </w:p>
    <w:p w:rsidR="00CC21DA" w:rsidRPr="00A507DB" w:rsidRDefault="00CC21DA" w:rsidP="00271AF2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 xml:space="preserve">Место проведения – </w:t>
      </w:r>
      <w:r>
        <w:rPr>
          <w:sz w:val="28"/>
          <w:szCs w:val="28"/>
        </w:rPr>
        <w:t>станица Старощербиновская,</w:t>
      </w:r>
      <w:r w:rsidRPr="00A507DB">
        <w:rPr>
          <w:sz w:val="28"/>
          <w:szCs w:val="28"/>
        </w:rPr>
        <w:t xml:space="preserve"> улица </w:t>
      </w:r>
      <w:r>
        <w:rPr>
          <w:sz w:val="28"/>
          <w:szCs w:val="28"/>
        </w:rPr>
        <w:t>Советов</w:t>
      </w:r>
      <w:r w:rsidRPr="00A507DB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A507DB">
        <w:rPr>
          <w:sz w:val="28"/>
          <w:szCs w:val="28"/>
        </w:rPr>
        <w:t>8, зд</w:t>
      </w:r>
      <w:r w:rsidRPr="00A507DB">
        <w:rPr>
          <w:sz w:val="28"/>
          <w:szCs w:val="28"/>
        </w:rPr>
        <w:t>а</w:t>
      </w:r>
      <w:r w:rsidRPr="00A507DB"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CC21DA" w:rsidRDefault="00CC21DA" w:rsidP="00A507DB">
      <w:pPr>
        <w:ind w:firstLine="709"/>
        <w:jc w:val="both"/>
        <w:rPr>
          <w:sz w:val="28"/>
          <w:szCs w:val="28"/>
        </w:rPr>
      </w:pPr>
      <w:r w:rsidRPr="00A507DB">
        <w:rPr>
          <w:sz w:val="28"/>
          <w:szCs w:val="28"/>
        </w:rPr>
        <w:t>Ознакомиться с полной информацией о подготовке и проведении пу</w:t>
      </w:r>
      <w:r w:rsidRPr="00A507DB">
        <w:rPr>
          <w:sz w:val="28"/>
          <w:szCs w:val="28"/>
        </w:rPr>
        <w:t>б</w:t>
      </w:r>
      <w:r w:rsidRPr="00A507DB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6B29A8">
        <w:rPr>
          <w:sz w:val="28"/>
          <w:szCs w:val="28"/>
        </w:rPr>
        <w:t xml:space="preserve">. </w:t>
      </w:r>
    </w:p>
    <w:p w:rsidR="00CC21DA" w:rsidRDefault="00CC21DA" w:rsidP="00A507DB">
      <w:pPr>
        <w:ind w:firstLine="709"/>
        <w:jc w:val="both"/>
        <w:rPr>
          <w:sz w:val="28"/>
          <w:szCs w:val="28"/>
        </w:rPr>
      </w:pPr>
      <w:r w:rsidRPr="00C04F62">
        <w:rPr>
          <w:sz w:val="28"/>
          <w:szCs w:val="28"/>
        </w:rPr>
        <w:t xml:space="preserve">Желающих стать </w:t>
      </w:r>
      <w:r w:rsidRPr="004C4649">
        <w:rPr>
          <w:sz w:val="28"/>
          <w:szCs w:val="28"/>
        </w:rPr>
        <w:t>участниками публичн</w:t>
      </w:r>
      <w:r>
        <w:rPr>
          <w:sz w:val="28"/>
          <w:szCs w:val="28"/>
        </w:rPr>
        <w:t>ых слушаний, просим не позднее   9</w:t>
      </w:r>
      <w:r w:rsidRPr="004C464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4C4649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4C4649">
        <w:rPr>
          <w:sz w:val="28"/>
          <w:szCs w:val="28"/>
        </w:rPr>
        <w:t xml:space="preserve"> года внести в</w:t>
      </w:r>
      <w:r>
        <w:rPr>
          <w:sz w:val="28"/>
          <w:szCs w:val="28"/>
        </w:rPr>
        <w:t xml:space="preserve"> организационный комитет по подготовке и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дению публичных слушаний свои рекомендации в письменном виде с                     09.00 до 16.00, кроме субботы и воскресенья</w:t>
      </w:r>
      <w:r w:rsidRPr="006B29A8">
        <w:rPr>
          <w:sz w:val="28"/>
          <w:szCs w:val="28"/>
        </w:rPr>
        <w:t xml:space="preserve">. </w:t>
      </w:r>
    </w:p>
    <w:p w:rsidR="00CC21DA" w:rsidRDefault="00CC21DA" w:rsidP="00A507DB">
      <w:pPr>
        <w:ind w:firstLine="709"/>
        <w:jc w:val="both"/>
        <w:rPr>
          <w:sz w:val="28"/>
          <w:szCs w:val="28"/>
        </w:rPr>
      </w:pPr>
    </w:p>
    <w:p w:rsidR="00CC21DA" w:rsidRDefault="00CC21DA" w:rsidP="00A507DB">
      <w:pPr>
        <w:ind w:firstLine="709"/>
        <w:jc w:val="both"/>
        <w:rPr>
          <w:sz w:val="28"/>
          <w:szCs w:val="28"/>
        </w:rPr>
      </w:pPr>
      <w:r w:rsidRPr="006B29A8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7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82</w:t>
      </w:r>
      <w:r w:rsidRPr="006B29A8">
        <w:rPr>
          <w:sz w:val="28"/>
          <w:szCs w:val="28"/>
        </w:rPr>
        <w:t>-</w:t>
      </w:r>
      <w:r>
        <w:rPr>
          <w:sz w:val="28"/>
          <w:szCs w:val="28"/>
        </w:rPr>
        <w:t>06</w:t>
      </w:r>
      <w:r w:rsidRPr="006B29A8">
        <w:rPr>
          <w:sz w:val="28"/>
          <w:szCs w:val="28"/>
        </w:rPr>
        <w:t>.</w:t>
      </w:r>
    </w:p>
    <w:p w:rsidR="00CC21DA" w:rsidRDefault="00CC21DA" w:rsidP="00A507DB">
      <w:pPr>
        <w:ind w:firstLine="709"/>
        <w:jc w:val="both"/>
        <w:rPr>
          <w:sz w:val="28"/>
          <w:szCs w:val="28"/>
        </w:rPr>
      </w:pPr>
    </w:p>
    <w:p w:rsidR="00CC21DA" w:rsidRDefault="00CC21DA" w:rsidP="00A507DB">
      <w:pPr>
        <w:ind w:firstLine="709"/>
        <w:jc w:val="both"/>
        <w:rPr>
          <w:sz w:val="28"/>
          <w:szCs w:val="28"/>
        </w:rPr>
      </w:pPr>
    </w:p>
    <w:p w:rsidR="00CC21DA" w:rsidRDefault="00CC21DA" w:rsidP="00A507DB">
      <w:pPr>
        <w:ind w:firstLine="709"/>
        <w:jc w:val="both"/>
        <w:rPr>
          <w:sz w:val="28"/>
          <w:szCs w:val="28"/>
        </w:rPr>
      </w:pPr>
    </w:p>
    <w:p w:rsidR="00CC21DA" w:rsidRDefault="00CC21DA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организационного комитета</w:t>
      </w:r>
    </w:p>
    <w:p w:rsidR="00CC21DA" w:rsidRDefault="00CC21DA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публичных</w:t>
      </w:r>
    </w:p>
    <w:p w:rsidR="00CC21DA" w:rsidRDefault="00CC21DA" w:rsidP="007F19F0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слушаний в муниципальном образовании</w:t>
      </w:r>
    </w:p>
    <w:p w:rsidR="00CC21DA" w:rsidRDefault="00CC21DA" w:rsidP="00B47309">
      <w:pPr>
        <w:jc w:val="both"/>
      </w:pPr>
      <w:r>
        <w:rPr>
          <w:sz w:val="28"/>
          <w:szCs w:val="28"/>
        </w:rPr>
        <w:t>Щербиновский район                                                                             Е.Г. Аник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</w:t>
      </w:r>
    </w:p>
    <w:sectPr w:rsidR="00CC21DA" w:rsidSect="000E06D6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1DA" w:rsidRDefault="00CC21DA">
      <w:r>
        <w:separator/>
      </w:r>
    </w:p>
  </w:endnote>
  <w:endnote w:type="continuationSeparator" w:id="1">
    <w:p w:rsidR="00CC21DA" w:rsidRDefault="00CC2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1DA" w:rsidRDefault="00CC21DA">
      <w:r>
        <w:separator/>
      </w:r>
    </w:p>
  </w:footnote>
  <w:footnote w:type="continuationSeparator" w:id="1">
    <w:p w:rsidR="00CC21DA" w:rsidRDefault="00CC2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DA" w:rsidRDefault="00CC21DA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21DA" w:rsidRDefault="00CC21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DA" w:rsidRDefault="00CC21DA" w:rsidP="00D116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C21DA" w:rsidRDefault="00CC21DA">
    <w:pPr>
      <w:pStyle w:val="Header"/>
      <w:jc w:val="center"/>
    </w:pPr>
  </w:p>
  <w:p w:rsidR="00CC21DA" w:rsidRDefault="00CC21D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A3"/>
    <w:rsid w:val="000275E3"/>
    <w:rsid w:val="00055D79"/>
    <w:rsid w:val="00084EEC"/>
    <w:rsid w:val="00094E38"/>
    <w:rsid w:val="000C1664"/>
    <w:rsid w:val="000D03B3"/>
    <w:rsid w:val="000E06D6"/>
    <w:rsid w:val="000E28F6"/>
    <w:rsid w:val="0016150F"/>
    <w:rsid w:val="001F6E1C"/>
    <w:rsid w:val="00270AE7"/>
    <w:rsid w:val="0027133C"/>
    <w:rsid w:val="00271AF2"/>
    <w:rsid w:val="00291AA8"/>
    <w:rsid w:val="00350374"/>
    <w:rsid w:val="00386435"/>
    <w:rsid w:val="003E60CD"/>
    <w:rsid w:val="004C4649"/>
    <w:rsid w:val="005142AC"/>
    <w:rsid w:val="00521E52"/>
    <w:rsid w:val="00565E85"/>
    <w:rsid w:val="005A2655"/>
    <w:rsid w:val="005B109C"/>
    <w:rsid w:val="005C0A4A"/>
    <w:rsid w:val="005E490A"/>
    <w:rsid w:val="0060756E"/>
    <w:rsid w:val="00642301"/>
    <w:rsid w:val="0069183F"/>
    <w:rsid w:val="006A4337"/>
    <w:rsid w:val="006B29A8"/>
    <w:rsid w:val="006E3599"/>
    <w:rsid w:val="006F2DC4"/>
    <w:rsid w:val="007F19F0"/>
    <w:rsid w:val="007F4D37"/>
    <w:rsid w:val="008C3FFC"/>
    <w:rsid w:val="00923998"/>
    <w:rsid w:val="009E7FD3"/>
    <w:rsid w:val="00A367E2"/>
    <w:rsid w:val="00A4571D"/>
    <w:rsid w:val="00A507DB"/>
    <w:rsid w:val="00A76625"/>
    <w:rsid w:val="00B03975"/>
    <w:rsid w:val="00B11264"/>
    <w:rsid w:val="00B2236E"/>
    <w:rsid w:val="00B25761"/>
    <w:rsid w:val="00B41E85"/>
    <w:rsid w:val="00B47309"/>
    <w:rsid w:val="00B939F9"/>
    <w:rsid w:val="00B94FA3"/>
    <w:rsid w:val="00BD7C62"/>
    <w:rsid w:val="00C04F62"/>
    <w:rsid w:val="00CC21DA"/>
    <w:rsid w:val="00D1161B"/>
    <w:rsid w:val="00D33DEB"/>
    <w:rsid w:val="00D55F95"/>
    <w:rsid w:val="00DA0203"/>
    <w:rsid w:val="00E37602"/>
    <w:rsid w:val="00E90714"/>
    <w:rsid w:val="00EE456B"/>
    <w:rsid w:val="00F37D6A"/>
    <w:rsid w:val="00F4383B"/>
    <w:rsid w:val="00FB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7F19F0"/>
    <w:pPr>
      <w:ind w:firstLine="720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19F0"/>
    <w:pPr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19F0"/>
    <w:rPr>
      <w:rFonts w:ascii="Times New Roman" w:hAnsi="Times New Roman" w:cs="Times New Roman"/>
      <w:sz w:val="28"/>
      <w:szCs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7F19F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F19F0"/>
    <w:rPr>
      <w:rFonts w:ascii="Courier New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F19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19F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F19F0"/>
    <w:rPr>
      <w:rFonts w:cs="Times New Roman"/>
    </w:rPr>
  </w:style>
  <w:style w:type="paragraph" w:customStyle="1" w:styleId="ConsPlusNormal">
    <w:name w:val="ConsPlusNormal"/>
    <w:uiPriority w:val="99"/>
    <w:rsid w:val="000E06D6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1</Pages>
  <Words>233</Words>
  <Characters>1330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17</cp:revision>
  <cp:lastPrinted>2016-05-04T05:09:00Z</cp:lastPrinted>
  <dcterms:created xsi:type="dcterms:W3CDTF">2016-03-24T12:29:00Z</dcterms:created>
  <dcterms:modified xsi:type="dcterms:W3CDTF">2017-01-16T08:04:00Z</dcterms:modified>
</cp:coreProperties>
</file>